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4AE6449" w14:textId="77777777" w:rsidR="00CE4186" w:rsidRDefault="00CE4186" w:rsidP="00CE41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POTTER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d.1465-6)</w:t>
      </w:r>
    </w:p>
    <w:p w14:paraId="214A1FB6" w14:textId="77777777" w:rsidR="00CE4186" w:rsidRDefault="00CE4186" w:rsidP="00CE41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Buried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Owthorn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33AF3EC4" w14:textId="77777777" w:rsidR="00CE4186" w:rsidRDefault="00CE4186" w:rsidP="00CE41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07C123" w14:textId="77777777" w:rsidR="00CE4186" w:rsidRDefault="00CE4186" w:rsidP="00CE41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89570B" w14:textId="77777777" w:rsidR="00CE4186" w:rsidRDefault="00CE4186" w:rsidP="00CE41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Oct.1465</w:t>
      </w:r>
      <w:r>
        <w:rPr>
          <w:rFonts w:ascii="Times New Roman" w:hAnsi="Times New Roman" w:cs="Times New Roman"/>
          <w:sz w:val="24"/>
          <w:szCs w:val="24"/>
        </w:rPr>
        <w:tab/>
        <w:t>He made his Will.   (W.Y.R. p.131)</w:t>
      </w:r>
    </w:p>
    <w:p w14:paraId="30DD4073" w14:textId="77777777" w:rsidR="00CE4186" w:rsidRDefault="00CE4186" w:rsidP="00CE41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Jan.</w:t>
      </w:r>
      <w:r>
        <w:rPr>
          <w:rFonts w:ascii="Times New Roman" w:hAnsi="Times New Roman" w:cs="Times New Roman"/>
          <w:sz w:val="24"/>
          <w:szCs w:val="24"/>
        </w:rPr>
        <w:tab/>
        <w:t>1466</w:t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32FE5492" w14:textId="77777777" w:rsidR="00CE4186" w:rsidRDefault="00CE4186" w:rsidP="00CE41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1FF21E1" w14:textId="77777777" w:rsidR="00CE4186" w:rsidRDefault="00CE4186" w:rsidP="00CE418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C3A176" w14:textId="77777777" w:rsidR="00CE4186" w:rsidRDefault="00CE4186" w:rsidP="00CE41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April 2021</w:t>
      </w:r>
    </w:p>
    <w:p w14:paraId="4610C39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09C11A" w14:textId="77777777" w:rsidR="00CE4186" w:rsidRDefault="00CE4186" w:rsidP="009139A6">
      <w:r>
        <w:separator/>
      </w:r>
    </w:p>
  </w:endnote>
  <w:endnote w:type="continuationSeparator" w:id="0">
    <w:p w14:paraId="0613A729" w14:textId="77777777" w:rsidR="00CE4186" w:rsidRDefault="00CE41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88F2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D60BF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B980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2B8538" w14:textId="77777777" w:rsidR="00CE4186" w:rsidRDefault="00CE4186" w:rsidP="009139A6">
      <w:r>
        <w:separator/>
      </w:r>
    </w:p>
  </w:footnote>
  <w:footnote w:type="continuationSeparator" w:id="0">
    <w:p w14:paraId="7E204C02" w14:textId="77777777" w:rsidR="00CE4186" w:rsidRDefault="00CE41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9A523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35F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FC360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186"/>
    <w:rsid w:val="000666E0"/>
    <w:rsid w:val="002510B7"/>
    <w:rsid w:val="005C130B"/>
    <w:rsid w:val="00826F5C"/>
    <w:rsid w:val="009139A6"/>
    <w:rsid w:val="009448BB"/>
    <w:rsid w:val="00A3176C"/>
    <w:rsid w:val="00BA00AB"/>
    <w:rsid w:val="00CE4186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B2E56F"/>
  <w15:chartTrackingRefBased/>
  <w15:docId w15:val="{CA47FB6A-4BF4-496E-803D-E21645FC6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2021-04-10T14:01:00Z</dcterms:created>
  <dcterms:modified xsi:type="dcterms:W3CDTF">2021-04-10T14:01:00Z</dcterms:modified>
</cp:coreProperties>
</file>